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42B" w:rsidRDefault="002A042B" w:rsidP="002A04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NAWNTELL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A042B" w:rsidRDefault="002A042B" w:rsidP="002A04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042B" w:rsidRDefault="002A042B" w:rsidP="002A04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042B" w:rsidRDefault="002A042B" w:rsidP="002A04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Market Bosworth,</w:t>
      </w:r>
    </w:p>
    <w:p w:rsidR="002A042B" w:rsidRDefault="002A042B" w:rsidP="002A04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Leicestershire, into lands of the late Sir Gilbert Talbot(q.v.).</w:t>
      </w:r>
    </w:p>
    <w:p w:rsidR="002A042B" w:rsidRDefault="002A042B" w:rsidP="002A04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21-315)</w:t>
      </w:r>
    </w:p>
    <w:p w:rsidR="002A042B" w:rsidRDefault="002A042B" w:rsidP="002A04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042B" w:rsidRDefault="002A042B" w:rsidP="002A04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A042B" w:rsidRDefault="002A042B" w:rsidP="002A04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2016</w:t>
      </w:r>
      <w:bookmarkStart w:id="0" w:name="_GoBack"/>
      <w:bookmarkEnd w:id="0"/>
    </w:p>
    <w:sectPr w:rsidR="006B2F86" w:rsidRPr="002A04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42B" w:rsidRDefault="002A042B" w:rsidP="00E71FC3">
      <w:pPr>
        <w:spacing w:after="0" w:line="240" w:lineRule="auto"/>
      </w:pPr>
      <w:r>
        <w:separator/>
      </w:r>
    </w:p>
  </w:endnote>
  <w:endnote w:type="continuationSeparator" w:id="0">
    <w:p w:rsidR="002A042B" w:rsidRDefault="002A04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42B" w:rsidRDefault="002A042B" w:rsidP="00E71FC3">
      <w:pPr>
        <w:spacing w:after="0" w:line="240" w:lineRule="auto"/>
      </w:pPr>
      <w:r>
        <w:separator/>
      </w:r>
    </w:p>
  </w:footnote>
  <w:footnote w:type="continuationSeparator" w:id="0">
    <w:p w:rsidR="002A042B" w:rsidRDefault="002A04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42B"/>
    <w:rsid w:val="002A042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4E44F"/>
  <w15:chartTrackingRefBased/>
  <w15:docId w15:val="{53ECAD6A-3C2E-4FA5-8F38-9760B0CF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2016-03-25T22:19:00Z</dcterms:created>
  <dcterms:modified xsi:type="dcterms:W3CDTF">2016-03-25T22:20:00Z</dcterms:modified>
</cp:coreProperties>
</file>